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1A60" w:rsidR="00B92B86" w:rsidP="0049749B" w:rsidRDefault="00B92B86" w14:paraId="2B288E3B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D71A60" w:rsidR="00797FF7" w:rsidP="00797FF7" w:rsidRDefault="00797FF7" w14:paraId="4DE5317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D71A60" w:rsidR="00797FF7" w:rsidP="00797FF7" w:rsidRDefault="00797FF7" w14:paraId="6CA79F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D71A60" w:rsidR="00797FF7" w:rsidP="00797FF7" w:rsidRDefault="00797FF7" w14:paraId="75A7D2A6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D71A60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D71A60" w:rsidR="00797FF7" w:rsidP="0049749B" w:rsidRDefault="00797FF7" w14:paraId="4249251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D71A60" w:rsidR="00797FF7" w:rsidP="0049749B" w:rsidRDefault="00797FF7" w14:paraId="0B21984A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71A60" w:rsidR="00D71A60" w:rsidTr="001D0E8B" w14:paraId="6CC67B6E" w14:textId="77777777">
        <w:trPr>
          <w:jc w:val="right"/>
        </w:trPr>
        <w:tc>
          <w:tcPr>
            <w:tcW w:w="4320" w:type="dxa"/>
          </w:tcPr>
          <w:p w:rsidRPr="00D71A60" w:rsidR="00340399" w:rsidP="00046CC0" w:rsidRDefault="002F61DE" w14:paraId="22DBFEB0" w14:textId="5A339BB5">
            <w:pPr>
              <w:pStyle w:val="VSVerzija"/>
              <w:jc w:val="right"/>
              <w:rPr>
                <w:rFonts w:ascii="Arial" w:hAnsi="Arial" w:cs="Arial"/>
              </w:rPr>
            </w:pPr>
            <w:r w:rsidRPr="00D71A60">
              <w:rPr>
                <w:rFonts w:ascii="Arial" w:hAnsi="Arial" w:cs="Arial"/>
              </w:rPr>
              <w:t>Poslovni b</w:t>
            </w:r>
            <w:r w:rsidRPr="00D71A60" w:rsidR="0092437B">
              <w:rPr>
                <w:rFonts w:ascii="Arial" w:hAnsi="Arial" w:cs="Arial"/>
              </w:rPr>
              <w:t xml:space="preserve">roj: </w:t>
            </w:r>
            <w:r w:rsidRPr="00D71A60" w:rsidR="00F65D4C">
              <w:rPr>
                <w:rFonts w:ascii="Arial" w:hAnsi="Arial" w:cs="Arial"/>
              </w:rPr>
              <w:t>St</w:t>
            </w:r>
            <w:r w:rsidRPr="00D71A60" w:rsidR="0092437B">
              <w:rPr>
                <w:rFonts w:ascii="Arial" w:hAnsi="Arial" w:cs="Arial"/>
              </w:rPr>
              <w:t>-</w:t>
            </w:r>
            <w:r w:rsidRPr="00D71A60" w:rsidR="00961396">
              <w:rPr>
                <w:rFonts w:ascii="Arial" w:hAnsi="Arial" w:cs="Arial"/>
              </w:rPr>
              <w:t>187</w:t>
            </w:r>
            <w:r w:rsidRPr="00D71A60" w:rsidR="00340399">
              <w:rPr>
                <w:rFonts w:ascii="Arial" w:hAnsi="Arial" w:cs="Arial"/>
              </w:rPr>
              <w:t>/</w:t>
            </w:r>
            <w:r w:rsidRPr="00D71A60" w:rsidR="00937C8E">
              <w:rPr>
                <w:rFonts w:ascii="Arial" w:hAnsi="Arial" w:cs="Arial"/>
              </w:rPr>
              <w:t>202</w:t>
            </w:r>
            <w:r w:rsidRPr="00D71A60" w:rsidR="00F44110">
              <w:rPr>
                <w:rFonts w:ascii="Arial" w:hAnsi="Arial" w:cs="Arial"/>
              </w:rPr>
              <w:t>5</w:t>
            </w:r>
            <w:r w:rsidRPr="00D71A60" w:rsidR="00340399">
              <w:rPr>
                <w:rFonts w:ascii="Arial" w:hAnsi="Arial" w:cs="Arial"/>
              </w:rPr>
              <w:t>-</w:t>
            </w:r>
            <w:r w:rsidR="00E3454D">
              <w:rPr>
                <w:rFonts w:ascii="Arial" w:hAnsi="Arial" w:cs="Arial"/>
              </w:rPr>
              <w:t>21</w:t>
            </w:r>
          </w:p>
        </w:tc>
      </w:tr>
    </w:tbl>
    <w:p w:rsidRPr="00D71A60" w:rsidR="00340399" w:rsidP="00340399" w:rsidRDefault="00340399" w14:paraId="157A0E7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71A60" w:rsidR="00F65D4C" w:rsidP="00F65D4C" w:rsidRDefault="00F65D4C" w14:paraId="0689CD7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D71A60" w:rsidR="00F65D4C" w:rsidP="00F65D4C" w:rsidRDefault="00F65D4C" w14:paraId="6F9C06B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D71A60" w:rsidR="00A9571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46CC0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71A6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046CC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D71A60" w:rsidR="00F65D4C" w:rsidP="00F65D4C" w:rsidRDefault="00F65D4C" w14:paraId="4FBAE5C3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D71A60" w:rsidR="00F65D4C" w:rsidP="00F65D4C" w:rsidRDefault="00F65D4C" w14:paraId="500D3BB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D71A60" w:rsidR="00F65D4C" w:rsidP="00F65D4C" w:rsidRDefault="00F65D4C" w14:paraId="26B9899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D71A60" w:rsidR="00961396" w:rsidP="00F65D4C" w:rsidRDefault="00961396" w14:paraId="36E04E15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SGM TRADE d.o.o., Nova Ves Petrijanečka, Vidovečka ulica 2, OIB:35458850602</w:t>
      </w:r>
    </w:p>
    <w:p w:rsidRPr="00D71A60" w:rsidR="00F65D4C" w:rsidP="00F65D4C" w:rsidRDefault="00F65D4C" w14:paraId="56204881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D71A6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D71A60" w:rsidR="00F65D4C" w:rsidP="00F65D4C" w:rsidRDefault="00F65D4C" w14:paraId="2F8A64A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D71A6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D71A60" w:rsidR="00F65D4C" w:rsidP="00F65D4C" w:rsidRDefault="00F65D4C" w14:paraId="6B43B10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E2482F" w:rsidP="00E2482F" w:rsidRDefault="00E2482F" w14:paraId="1EEA73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D71A60" w:rsidR="00E2482F" w:rsidP="00E2482F" w:rsidRDefault="00E2482F" w14:paraId="236BD2E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D71A60" w:rsidR="00E2482F" w:rsidP="00E2482F" w:rsidRDefault="00E2482F" w14:paraId="7A86DE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D71A60" w:rsidR="00F65D4C" w:rsidP="00F65D4C" w:rsidRDefault="00F65D4C" w14:paraId="2305702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F65D4C" w:rsidP="00F65D4C" w:rsidRDefault="00F65D4C" w14:paraId="22ABACD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46CC0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D71A6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D71A60" w:rsidR="0096139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D71A60" w:rsidR="00F65D4C" w:rsidP="00F65D4C" w:rsidRDefault="00F65D4C" w14:paraId="2F12311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D71A60" w:rsidR="00F65D4C" w:rsidP="00F65D4C" w:rsidRDefault="00F65D4C" w14:paraId="67F2CED2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D71A6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D71A60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D71A60" w:rsidR="00F65D4C" w:rsidP="00F65D4C" w:rsidRDefault="00F65D4C" w14:paraId="68F52B59" w14:textId="7777777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D71A60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D71A60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71A60" w:rsidR="009B6EE4">
        <w:rPr>
          <w:rFonts w:ascii="Arial" w:hAnsi="Arial" w:eastAsia="Times New Roman" w:cs="Arial"/>
          <w:sz w:val="24"/>
          <w:szCs w:val="24"/>
          <w:lang w:eastAsia="hr-HR"/>
        </w:rPr>
        <w:t>Kristian Poropat</w:t>
      </w:r>
    </w:p>
    <w:p w:rsidRPr="00D71A60" w:rsidR="00F65D4C" w:rsidP="00F65D4C" w:rsidRDefault="00F65D4C" w14:paraId="208CE61A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D7F25" w:rsidP="00E173EC" w:rsidRDefault="00DD7F25" w14:paraId="5864351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D71A60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D71A60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71A60" w:rsidR="00DD7F25" w:rsidP="00F65D4C" w:rsidRDefault="00DD7F25" w14:paraId="175544F7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D7F25" w:rsidP="0006491E" w:rsidRDefault="00DD7F25" w14:paraId="3D43858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D71A60" w:rsidR="00DD7F25" w:rsidP="0006491E" w:rsidRDefault="00BA36FB" w14:paraId="6265948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D71A60" w:rsidR="00DD7F25" w:rsidP="0006491E" w:rsidRDefault="00DD7F25" w14:paraId="6E000A1B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D7F25" w:rsidP="0006491E" w:rsidRDefault="00DD7F25" w14:paraId="1290B2C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D71A60" w:rsidR="00DD7F25" w:rsidP="00F65D4C" w:rsidRDefault="00DD7F25" w14:paraId="5428728F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F65D4C" w:rsidP="00F65D4C" w:rsidRDefault="00F65D4C" w14:paraId="2EBFBD1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D71A6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D71A6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D71A6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D71A60" w:rsidR="00961396">
        <w:rPr>
          <w:rFonts w:ascii="Arial" w:hAnsi="Arial" w:eastAsia="Times New Roman" w:cs="Arial"/>
          <w:sz w:val="24"/>
          <w:szCs w:val="24"/>
          <w:lang w:eastAsia="hr-HR"/>
        </w:rPr>
        <w:t>SGM TRADE d.o.o., Nova Ves Petrijanečka, Vidovečka ulica 2, OIB:35458850602</w:t>
      </w:r>
      <w:r w:rsidRPr="00D71A60">
        <w:rPr>
          <w:rFonts w:ascii="Arial" w:hAnsi="Arial" w:cs="Arial"/>
          <w:sz w:val="24"/>
          <w:szCs w:val="24"/>
        </w:rPr>
        <w:t>.</w:t>
      </w:r>
    </w:p>
    <w:p w:rsidRPr="00D71A60" w:rsidR="00F65D4C" w:rsidP="00F65D4C" w:rsidRDefault="00F65D4C" w14:paraId="0CC670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9B6EE4" w:rsidP="00F65D4C" w:rsidRDefault="00493A4F" w14:paraId="627BC354" w14:textId="2351FC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493A4F" w:rsidR="008B6E80" w:rsidP="008B6E80" w:rsidRDefault="00F65D4C" w14:paraId="41015C09" w14:textId="79EFA48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71A60" w:rsid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 w:rsidR="008B6E80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uvidom u web-portal FINA-e, e-Blokada utvrđeno da u Očevidniku neizvršenih osnova za plaćanje na dan 2. </w:t>
      </w:r>
      <w:r w:rsidR="00E3454D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D71A60" w:rsidR="008B6E80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E3454D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D71A60" w:rsidR="008B6E8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</w:t>
      </w:r>
      <w:r w:rsidRPr="00493A4F" w:rsidR="008B6E80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Pr="00493A4F" w:rsidR="00493A4F">
        <w:rPr>
          <w:rFonts w:ascii="Arial" w:hAnsi="Arial" w:eastAsia="Times New Roman" w:cs="Arial"/>
          <w:sz w:val="24"/>
          <w:szCs w:val="24"/>
          <w:lang w:eastAsia="hr-HR"/>
        </w:rPr>
        <w:t>9.042,31</w:t>
      </w:r>
      <w:r w:rsidRPr="00493A4F" w:rsidR="008B6E80">
        <w:rPr>
          <w:rFonts w:ascii="Arial" w:hAnsi="Arial" w:eastAsia="Times New Roman" w:cs="Arial"/>
          <w:sz w:val="24"/>
          <w:szCs w:val="24"/>
          <w:lang w:eastAsia="hr-HR"/>
        </w:rPr>
        <w:t xml:space="preserve"> eura.</w:t>
      </w:r>
    </w:p>
    <w:p w:rsidRPr="00D71A60" w:rsidR="008B6E80" w:rsidP="008B6E80" w:rsidRDefault="008B6E80" w14:paraId="6C349C0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B6E80" w:rsidP="008B6E80" w:rsidRDefault="00493A4F" w14:paraId="3952EC26" w14:textId="0B9872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dužnika izjavljuje da i nadalje nisu podmirene tražbine prema vjerovnicima koje su uzrokovale blokadu računa dužnika. </w:t>
      </w:r>
    </w:p>
    <w:p w:rsidR="00493A4F" w:rsidP="008B6E80" w:rsidRDefault="00493A4F" w14:paraId="0C0AE75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93A4F" w:rsidP="008B6E80" w:rsidRDefault="00493A4F" w14:paraId="1B0EB79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93A4F" w:rsidP="008B6E80" w:rsidRDefault="00493A4F" w14:paraId="48957CB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93A4F" w:rsidP="008B6E80" w:rsidRDefault="00493A4F" w14:paraId="74D27E5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93A4F" w:rsidP="008B6E80" w:rsidRDefault="00493A4F" w14:paraId="6331EA8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3454D" w:rsidP="008B6E80" w:rsidRDefault="00E3454D" w14:paraId="33405D0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3454D" w:rsidP="006C62E9" w:rsidRDefault="00E3454D" w14:paraId="135C9F2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="00E3454D" w:rsidP="00E3454D" w:rsidRDefault="00E3454D" w14:paraId="6353120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3454D" w:rsidP="00E3454D" w:rsidRDefault="00E3454D" w14:paraId="04E8905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E3454D" w:rsidP="00E3454D" w:rsidRDefault="00E3454D" w14:paraId="68F5E046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="00E3454D" w:rsidP="00E3454D" w:rsidRDefault="00E3454D" w14:paraId="3BA9BDA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3454D" w:rsidP="00E3454D" w:rsidRDefault="00E3454D" w14:paraId="79DCF8BE" w14:textId="5EE18F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="00E3454D" w:rsidP="00E3454D" w:rsidRDefault="00E3454D" w14:paraId="2D3F8BC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E3454D" w:rsidP="008B6E80" w:rsidRDefault="00E3454D" w14:paraId="2BEFD31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8B6E80" w:rsidP="008B6E80" w:rsidRDefault="008B6E80" w14:paraId="3D3A306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E3454D" w:rsidP="008B6E80" w:rsidRDefault="008B6E80" w14:paraId="37B0E90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E3454D" w:rsidP="008B6E80" w:rsidRDefault="00E3454D" w14:paraId="3A0CF7D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3454D" w:rsidP="008B6E80" w:rsidRDefault="00E3454D" w14:paraId="55D3C6D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6C62E9" w14:paraId="5D073855" w14:textId="7F95B2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D71A60" w:rsidR="00D71A60">
        <w:rPr>
          <w:rFonts w:ascii="Arial" w:hAnsi="Arial" w:eastAsia="Times New Roman" w:cs="Arial"/>
          <w:sz w:val="24"/>
          <w:szCs w:val="24"/>
          <w:lang w:eastAsia="hr-HR"/>
        </w:rPr>
        <w:t xml:space="preserve">ovršeno u </w:t>
      </w:r>
      <w:r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D71A60" w:rsidR="00D71A60">
        <w:rPr>
          <w:rFonts w:ascii="Arial" w:hAnsi="Arial" w:eastAsia="Times New Roman" w:cs="Arial"/>
          <w:sz w:val="24"/>
          <w:szCs w:val="24"/>
          <w:lang w:eastAsia="hr-HR"/>
        </w:rPr>
        <w:t>,40 sati.</w:t>
      </w:r>
    </w:p>
    <w:p w:rsidRPr="00D71A60" w:rsidR="00D71A60" w:rsidP="00D71A60" w:rsidRDefault="00D71A60" w14:paraId="79090B5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6B04E91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366FD59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7B6152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>Sudac:</w:t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>Stranke:</w:t>
      </w:r>
    </w:p>
    <w:p w:rsidRPr="00D71A60" w:rsidR="00D71A60" w:rsidP="00D71A60" w:rsidRDefault="00D71A60" w14:paraId="5FAF79B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69DE55A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1188A3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41E83E4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05A9F03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60" w:rsidR="00D71A60" w:rsidP="00D71A60" w:rsidRDefault="00D71A60" w14:paraId="6371B10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71A60">
        <w:rPr>
          <w:rFonts w:ascii="Arial" w:hAnsi="Arial" w:eastAsia="Times New Roman" w:cs="Arial"/>
          <w:sz w:val="24"/>
          <w:szCs w:val="24"/>
          <w:lang w:eastAsia="hr-HR"/>
        </w:rPr>
        <w:tab/>
        <w:t>Zapisničar:</w:t>
      </w:r>
    </w:p>
    <w:sectPr w:rsidRPr="00D71A60" w:rsidR="00D71A60" w:rsidSect="00265480">
      <w:headerReference w:type="default" r:id="rId9"/>
      <w:pgSz w:w="11906" w:h="16838" w:code="9"/>
      <w:pgMar w:top="1418" w:right="1418" w:bottom="1418" w:left="1418" w:header="1134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37C9" w:rsidP="00501147" w:rsidRDefault="008537C9" w14:paraId="489CF052" w14:textId="77777777">
      <w:pPr>
        <w:spacing w:after="0" w:line="240" w:lineRule="auto"/>
      </w:pPr>
      <w:r>
        <w:separator/>
      </w:r>
    </w:p>
  </w:endnote>
  <w:endnote w:type="continuationSeparator" w:id="0">
    <w:p w:rsidR="008537C9" w:rsidP="00501147" w:rsidRDefault="008537C9" w14:paraId="214DFD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37C9" w:rsidP="00501147" w:rsidRDefault="008537C9" w14:paraId="51315434" w14:textId="77777777">
      <w:pPr>
        <w:spacing w:after="0" w:line="240" w:lineRule="auto"/>
      </w:pPr>
      <w:r>
        <w:separator/>
      </w:r>
    </w:p>
  </w:footnote>
  <w:footnote w:type="continuationSeparator" w:id="0">
    <w:p w:rsidR="008537C9" w:rsidP="00501147" w:rsidRDefault="008537C9" w14:paraId="5B77004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6D923A97" w14:textId="5F2F770D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253F1">
      <w:rPr>
        <w:rFonts w:ascii="Arial" w:hAnsi="Arial" w:cs="Arial"/>
        <w:noProof/>
        <w:sz w:val="24"/>
        <w:szCs w:val="24"/>
      </w:rPr>
      <w:t>Poslovni broj: St-187/2025-21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1DDEA426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46CC0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014C11DC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5E55E668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46CC0"/>
    <w:rsid w:val="000474CD"/>
    <w:rsid w:val="0006491E"/>
    <w:rsid w:val="000658BC"/>
    <w:rsid w:val="00082860"/>
    <w:rsid w:val="0008663B"/>
    <w:rsid w:val="00086802"/>
    <w:rsid w:val="00087C43"/>
    <w:rsid w:val="000B0A82"/>
    <w:rsid w:val="000B6F54"/>
    <w:rsid w:val="000C07B1"/>
    <w:rsid w:val="000D1F6D"/>
    <w:rsid w:val="00117901"/>
    <w:rsid w:val="00126B4E"/>
    <w:rsid w:val="00164105"/>
    <w:rsid w:val="00167A2E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52C48"/>
    <w:rsid w:val="00265480"/>
    <w:rsid w:val="002971D6"/>
    <w:rsid w:val="002A735D"/>
    <w:rsid w:val="002B6A05"/>
    <w:rsid w:val="002C5E82"/>
    <w:rsid w:val="002D2FC4"/>
    <w:rsid w:val="002D4D38"/>
    <w:rsid w:val="002E3DDB"/>
    <w:rsid w:val="002E6979"/>
    <w:rsid w:val="002F61DE"/>
    <w:rsid w:val="00315FDA"/>
    <w:rsid w:val="00340399"/>
    <w:rsid w:val="00341823"/>
    <w:rsid w:val="00342CFC"/>
    <w:rsid w:val="00345212"/>
    <w:rsid w:val="0036005A"/>
    <w:rsid w:val="00367E59"/>
    <w:rsid w:val="0038528A"/>
    <w:rsid w:val="00385BF0"/>
    <w:rsid w:val="00394A8C"/>
    <w:rsid w:val="00397AE7"/>
    <w:rsid w:val="003A4477"/>
    <w:rsid w:val="003A6644"/>
    <w:rsid w:val="003C26F5"/>
    <w:rsid w:val="003E1119"/>
    <w:rsid w:val="003E33EA"/>
    <w:rsid w:val="003F5620"/>
    <w:rsid w:val="00403CB8"/>
    <w:rsid w:val="00407152"/>
    <w:rsid w:val="004253F1"/>
    <w:rsid w:val="00436D58"/>
    <w:rsid w:val="00440863"/>
    <w:rsid w:val="00441B9E"/>
    <w:rsid w:val="00450291"/>
    <w:rsid w:val="00471CC8"/>
    <w:rsid w:val="00474FC2"/>
    <w:rsid w:val="00484C38"/>
    <w:rsid w:val="00493A4F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14548"/>
    <w:rsid w:val="00515B5C"/>
    <w:rsid w:val="00521DEA"/>
    <w:rsid w:val="005517B4"/>
    <w:rsid w:val="0055446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C62E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732C"/>
    <w:rsid w:val="007E49A2"/>
    <w:rsid w:val="00812D65"/>
    <w:rsid w:val="0082340B"/>
    <w:rsid w:val="00830DB3"/>
    <w:rsid w:val="00832BD4"/>
    <w:rsid w:val="008426A6"/>
    <w:rsid w:val="008537C9"/>
    <w:rsid w:val="00857829"/>
    <w:rsid w:val="008659E3"/>
    <w:rsid w:val="00892C39"/>
    <w:rsid w:val="008A6557"/>
    <w:rsid w:val="008B09F5"/>
    <w:rsid w:val="008B6E80"/>
    <w:rsid w:val="008C4EFB"/>
    <w:rsid w:val="008D05FD"/>
    <w:rsid w:val="008D4DB8"/>
    <w:rsid w:val="008D5EA3"/>
    <w:rsid w:val="008F1C52"/>
    <w:rsid w:val="00902689"/>
    <w:rsid w:val="0092437B"/>
    <w:rsid w:val="00925398"/>
    <w:rsid w:val="00926157"/>
    <w:rsid w:val="00937C8E"/>
    <w:rsid w:val="00953F20"/>
    <w:rsid w:val="00957093"/>
    <w:rsid w:val="009610AF"/>
    <w:rsid w:val="00961396"/>
    <w:rsid w:val="0096157B"/>
    <w:rsid w:val="0096563D"/>
    <w:rsid w:val="009752CD"/>
    <w:rsid w:val="00975368"/>
    <w:rsid w:val="009B6EE4"/>
    <w:rsid w:val="00A02D48"/>
    <w:rsid w:val="00A31425"/>
    <w:rsid w:val="00A31587"/>
    <w:rsid w:val="00A317B6"/>
    <w:rsid w:val="00A3382D"/>
    <w:rsid w:val="00A46425"/>
    <w:rsid w:val="00A52BE7"/>
    <w:rsid w:val="00A65E60"/>
    <w:rsid w:val="00A66641"/>
    <w:rsid w:val="00A729A1"/>
    <w:rsid w:val="00A9571D"/>
    <w:rsid w:val="00AA1295"/>
    <w:rsid w:val="00AE1A74"/>
    <w:rsid w:val="00AF28D9"/>
    <w:rsid w:val="00B00B9A"/>
    <w:rsid w:val="00B2193A"/>
    <w:rsid w:val="00B367DA"/>
    <w:rsid w:val="00B43087"/>
    <w:rsid w:val="00B43741"/>
    <w:rsid w:val="00B54B49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06F1B"/>
    <w:rsid w:val="00D228AD"/>
    <w:rsid w:val="00D400B5"/>
    <w:rsid w:val="00D43FE4"/>
    <w:rsid w:val="00D441EB"/>
    <w:rsid w:val="00D50D29"/>
    <w:rsid w:val="00D609CB"/>
    <w:rsid w:val="00D71A60"/>
    <w:rsid w:val="00DB10B8"/>
    <w:rsid w:val="00DB5D1B"/>
    <w:rsid w:val="00DC6636"/>
    <w:rsid w:val="00DC66A8"/>
    <w:rsid w:val="00DC70E5"/>
    <w:rsid w:val="00DD07D1"/>
    <w:rsid w:val="00DD3653"/>
    <w:rsid w:val="00DD7F25"/>
    <w:rsid w:val="00DE5ABC"/>
    <w:rsid w:val="00E173EC"/>
    <w:rsid w:val="00E2482F"/>
    <w:rsid w:val="00E3454D"/>
    <w:rsid w:val="00E349A5"/>
    <w:rsid w:val="00E403B1"/>
    <w:rsid w:val="00E415AA"/>
    <w:rsid w:val="00E41E1B"/>
    <w:rsid w:val="00E43FBA"/>
    <w:rsid w:val="00E47C3F"/>
    <w:rsid w:val="00E73CED"/>
    <w:rsid w:val="00E7673F"/>
    <w:rsid w:val="00E774E3"/>
    <w:rsid w:val="00EA7CB4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5E98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DCD9F3F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253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53F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53F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53F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53F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657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2026.</izvorni_sadrzaj>
    <derivirana_varijabla naziv="DomainObject.StvarniPocetakDatum_1">2. veljače 2026.</derivirana_varijabla>
  </DomainObject.StvarniPocetakDatum>
  <DomainObject.StvarniZavrsetakDatum>
    <izvorni_sadrzaj>2. veljače 2026.</izvorni_sadrzaj>
    <derivirana_varijabla naziv="DomainObject.StvarniZavrsetakDatum_1">2. veljače 2026.</derivirana_varijabla>
  </DomainObject.StvarniZavrsetakDatum>
  <DomainObject.PlaniraniZavrsetakDatum>
    <izvorni_sadrzaj>2. veljače 2026.</izvorni_sadrzaj>
    <derivirana_varijabla naziv="DomainObject.PlaniraniZavrsetakDatum_1">2. veljače 2026.</derivirana_varijabla>
  </DomainObject.PlaniraniZavrsetakDatum>
  <DomainObject.PlaniraniPocetakDatum>
    <izvorni_sadrzaj>2. veljače 2026.</izvorni_sadrzaj>
    <derivirana_varijabla naziv="DomainObject.PlaniraniPocetakDatum_1">2. veljače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veljače 2026.</izvorni_sadrzaj>
    <derivirana_varijabla naziv="DomainObject.Zapisnik.DatumKreiranja_1">2.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St-187/2025-21</izvorni_sadrzaj>
    <derivirana_varijabla naziv="DomainObject.Zapisnik.Oznaka_1">St-187/2025-21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2025.</izvorni_sadrzaj>
    <derivirana_varijabla naziv="DomainObject.Predmet.DatumIzradeOptuznogAkta_1">25. srpnja 2025.</derivirana_varijabla>
  </DomainObject.Predmet.DatumIzradeOptuznogAkta>
  <DomainObject.Predmet.DatumIzradeOptuznogAktaFormated>
    <izvorni_sadrzaj>25.7.2025.</izvorni_sadrzaj>
    <derivirana_varijabla naziv="DomainObject.Predmet.DatumIzradeOptuznogAktaFormated_1">25.7.2025.</derivirana_varijabla>
  </DomainObject.Predmet.DatumIzradeOptuznogAktaFormated>
  <DomainObject.Predmet.DatumOsnivanja>
    <izvorni_sadrzaj>28. srpnja 2025.</izvorni_sadrzaj>
    <derivirana_varijabla naziv="DomainObject.Predmet.DatumOsnivanja_1">28.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2025.</izvorni_sadrzaj>
    <derivirana_varijabla naziv="DomainObject.Predmet.DatumPrimitkaOptuznogAkta_1">25.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St-187/2025</izvorni_sadrzaj>
    <derivirana_varijabla naziv="DomainObject.Predmet.OznakaBroj_1">St-187/2025</derivirana_varijabla>
  </DomainObject.Predmet.OznakaBroj>
  <DomainObject.Predmet.OznakaBrojOptuznogAkta>
    <izvorni_sadrzaj>04-06-25-3041</izvorni_sadrzaj>
    <derivirana_varijabla naziv="DomainObject.Predmet.OznakaBrojOptuznogAkta_1">04-06-25-3041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SGM TRADE društvo s ograničenom odgovornošću za privremeno zapošljavanje i posredovanje pri zapošljavanju zastupanog po punomoćniku Kristian Poropat</izvorni_sadrzaj>
    <derivirana_varijabla naziv="DomainObject.Predmet.ProtustrankaFormated_1">  SGM TRADE društvo s ograničenom odgovornošću za privremeno zapošljavanje i posredovanje pri zapošljavanju zastupanog po punomoćniku Kristian Poropat</derivirana_varijabla>
  </DomainObject.Predmet.ProtustrankaFormated>
  <DomainObject.Predmet.ProtustrankaFormatedOIB>
    <izvorni_sadrzaj>  SGM TRADE društvo s ograničenom odgovornošću za privremeno zapošljavanje i posredovanje pri zapošljavanju, OIB 35458850602 zastupanog po punomoćniku Kristian Poropat</izvorni_sadrzaj>
    <derivirana_varijabla naziv="DomainObject.Predmet.ProtustrankaFormatedOIB_1">  SGM TRADE društvo s ograničenom odgovornošću za privremeno zapošljavanje i posredovanje pri zapošljavanju, OIB 35458850602 zastupanog po punomoćniku Kristian Poropat</derivirana_varijabla>
  </DomainObject.Predmet.ProtustrankaFormatedOIB>
  <DomainObject.Predmet.ProtustrankaFormatedWithAdress>
    <izvorni_sadrzaj> SGM TRADE društvo s ograničenom odgovornošću za privremeno zapošljavanje i posredovanje pri zapošljavanju, Vidovečka ulica 2, 42206 Nova Ves Petrijanečka zastupanog po punomoćniku Kristian Poropat</izvorni_sadrzaj>
    <derivirana_varijabla naziv="DomainObject.Predmet.ProtustrankaFormatedWithAdress_1"> SGM TRADE društvo s ograničenom odgovornošću za privremeno zapošljavanje i posredovanje pri zapošljavanju, Vidovečka ulica 2, 42206 Nova Ves Petrijanečka zastupanog po punomoćniku Kristian Poropat</derivirana_varijabla>
  </DomainObject.Predmet.ProtustrankaFormatedWithAdress>
  <DomainObject.Predmet.ProtustrankaFormatedWithAdressOIB>
    <izvorni_sadrzaj> SGM TRADE društvo s ograničenom odgovornošću za privremeno zapošljavanje i posredovanje pri zapošljavanju, OIB 35458850602, Vidovečka ulica 2, 42206 Nova Ves Petrijanečka zastupanog po punomoćniku Kristian Poropat</izvorni_sadrzaj>
    <derivirana_varijabla naziv="DomainObject.Predmet.ProtustrankaFormatedWithAdressOIB_1"> SGM TRADE društvo s ograničenom odgovornošću za privremeno zapošljavanje i posredovanje pri zapošljavanju, OIB 35458850602, Vidovečka ulica 2, 42206 Nova Ves Petrijanečka zastupanog po punomoćniku Kristian Poropat</derivirana_varijabla>
  </DomainObject.Predmet.ProtustrankaFormatedWithAdressOIB>
  <DomainObject.Predmet.ProtustrankaWithAdress>
    <izvorni_sadrzaj>SGM TRADE društvo s ograničenom odgovornošću za privremeno zapošljavanje i posredovanje pri zapošljavanju Vidovečka ulica 2, 42206 Nova Ves Petrijanečka</izvorni_sadrzaj>
    <derivirana_varijabla naziv="DomainObject.Predmet.ProtustrankaWithAdress_1">SGM TRADE društvo s ograničenom odgovornošću za privremeno zapošljavanje i posredovanje pri zapošljavanju Vidovečka ulica 2, 42206 Nova Ves Petrijanečka</derivirana_varijabla>
  </DomainObject.Predmet.ProtustrankaWithAdress>
  <DomainObject.Predmet.ProtustrankaWithAdressOIB>
    <izvorni_sadrzaj>SGM TRADE društvo s ograničenom odgovornošću za privremeno zapošljavanje i posredovanje pri zapošljavanju, OIB 35458850602, Vidovečka ulica 2, 42206 Nova Ves Petrijanečka</izvorni_sadrzaj>
    <derivirana_varijabla naziv="DomainObject.Predmet.ProtustrankaWithAdressOIB_1">SGM TRADE društvo s ograničenom odgovornošću za privremeno zapošljavanje i posredovanje pri zapošljavanju, OIB 35458850602, Vidovečka ulica 2, 42206 Nova Ves Petrijanečka</derivirana_varijabla>
  </DomainObject.Predmet.ProtustrankaWithAdressOIB>
  <DomainObject.Predmet.ProtustrankaNazivFormated>
    <izvorni_sadrzaj>SGM TRADE društvo s ograničenom odgovornošću za privremeno zapošljavanje i posredovanje pri zapošljavanju</izvorni_sadrzaj>
    <derivirana_varijabla naziv="DomainObject.Predmet.ProtustrankaNazivFormated_1">SGM TRADE društvo s ograničenom odgovornošću za privremeno zapošljavanje i posredovanje pri zapošljavanju</derivirana_varijabla>
  </DomainObject.Predmet.ProtustrankaNazivFormated>
  <DomainObject.Predmet.ProtustrankaNazivFormatedOIB>
    <izvorni_sadrzaj>SGM TRADE društvo s ograničenom odgovornošću za privremeno zapošljavanje i posredovanje pri zapošljavanju, OIB 35458850602</izvorni_sadrzaj>
    <derivirana_varijabla naziv="DomainObject.Predmet.ProtustrankaNazivFormatedOIB_1">SGM TRADE društvo s ograničenom odgovornošću za privremeno zapošljavanje i posredovanje pri zapošljavanju, OIB 35458850602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SGM TRADE društvo s ograničenom odgovornošću za privremeno zapošljavanje i posredovanje pri zapošljavanju zastupanog po punomoćniku Kristian Poropat</item>
    </izvorni_sadrzaj>
    <derivirana_varijabla naziv="DomainObject.Predmet.ProtuStrankaListFormated_1">
      <item>SGM TRADE društvo s ograničenom odgovornošću za privremeno zapošljavanje i posredovanje pri zapošljavanju zastupanog po punomoćniku Kristian Poropat</item>
    </derivirana_varijabla>
  </DomainObject.Predmet.ProtuStrankaListFormated>
  <DomainObject.Predmet.ProtuStrankaListFormatedOIB>
    <izvorni_sadrzaj>
      <item>SGM TRADE društvo s ograničenom odgovornošću za privremeno zapošljavanje i posredovanje pri zapošljavanju, OIB 35458850602 zastupanog po punomoćniku Kristian Poropat</item>
    </izvorni_sadrzaj>
    <derivirana_varijabla naziv="DomainObject.Predmet.ProtuStrankaListFormatedOIB_1">
      <item>SGM TRADE društvo s ograničenom odgovornošću za privremeno zapošljavanje i posredovanje pri zapošljavanju, OIB 35458850602 zastupanog po punomoćniku Kristian Poropat</item>
    </derivirana_varijabla>
  </DomainObject.Predmet.ProtuStrankaListFormatedOIB>
  <DomainObject.Predmet.ProtuStrankaListFormatedWithAdress>
    <izvorni_sadrzaj>
      <item>SGM TRADE društvo s ograničenom odgovornošću za privremeno zapošljavanje i posredovanje pri zapošljavanju, Vidovečka ulica 2, 42206 Nova Ves Petrijanečka zastupanog po punomoćniku Kristian Poropat</item>
    </izvorni_sadrzaj>
    <derivirana_varijabla naziv="DomainObject.Predmet.ProtuStrankaListFormatedWithAdress_1">
      <item>SGM TRADE društvo s ograničenom odgovornošću za privremeno zapošljavanje i posredovanje pri zapošljavanju, Vidovečka ulica 2, 42206 Nova Ves Petrijanečka zastupanog po punomoćniku Kristian Poropat</item>
    </derivirana_varijabla>
  </DomainObject.Predmet.ProtuStrankaListFormatedWithAdress>
  <DomainObject.Predmet.ProtuStrankaListFormatedWithAdressOIB>
    <izvorni_sadrzaj>
      <item>SGM TRADE društvo s ograničenom odgovornošću za privremeno zapošljavanje i posredovanje pri zapošljavanju, OIB 35458850602, Vidovečka ulica 2, 42206 Nova Ves Petrijanečka zastupanog po punomoćniku Kristian Poropat</item>
    </izvorni_sadrzaj>
    <derivirana_varijabla naziv="DomainObject.Predmet.ProtuStrankaListFormatedWithAdressOIB_1">
      <item>SGM TRADE društvo s ograničenom odgovornošću za privremeno zapošljavanje i posredovanje pri zapošljavanju, OIB 35458850602, Vidovečka ulica 2, 42206 Nova Ves Petrijanečka zastupanog po punomoćniku Kristian Poropat</item>
    </derivirana_varijabla>
  </DomainObject.Predmet.ProtuStrankaListFormatedWithAdressOIB>
  <DomainObject.Predmet.ProtuStrankaListNazivFormated>
    <izvorni_sadrzaj>
      <item>SGM TRADE društvo s ograničenom odgovornošću za privremeno zapošljavanje i posredovanje pri zapošljavanju</item>
    </izvorni_sadrzaj>
    <derivirana_varijabla naziv="DomainObject.Predmet.ProtuStrankaListNazivFormated_1">
      <item>SGM TRADE društvo s ograničenom odgovornošću za privremeno zapošljavanje i posredovanje pri zapošljavanju</item>
    </derivirana_varijabla>
  </DomainObject.Predmet.ProtuStrankaListNazivFormated>
  <DomainObject.Predmet.ProtuStrankaListNazivFormatedOIB>
    <izvorni_sadrzaj>
      <item>SGM TRADE društvo s ograničenom odgovornošću za privremeno zapošljavanje i posredovanje pri zapošljavanju, OIB 35458850602</item>
    </izvorni_sadrzaj>
    <derivirana_varijabla naziv="DomainObject.Predmet.ProtuStrankaListNazivFormatedOIB_1">
      <item>SGM TRADE društvo s ograničenom odgovornošću za privremeno zapošljavanje i posredovanje pri zapošljavanju, OIB 35458850602</item>
    </derivirana_varijabla>
  </DomainObject.Predmet.ProtuStrankaListNazivFormatedOIB>
  <DomainObject.Predmet.OstaliListFormated>
    <izvorni_sadrzaj>
      <item>Kristian Poropat punomoćnik sudionika u postupku SGM TRADE društvo s ograničenom odgovornošću za privremeno zapošljavanje i posredovanje pri zapošljavanju</item>
    </izvorni_sadrzaj>
    <derivirana_varijabla naziv="DomainObject.Predmet.OstaliListFormated_1">
      <item>Kristian Poropat punomoćnik sudionika u postupku SGM TRADE društvo s ograničenom odgovornošću za privremeno zapošljavanje i posredovanje pri zapošljavanju</item>
    </derivirana_varijabla>
  </DomainObject.Predmet.OstaliListFormated>
  <DomainObject.Predmet.OstaliListFormatedOIB>
    <izvorni_sadrzaj>
      <item>Kristian Poropat, OIB 33560263312 punomoćnik sudionika u postupku SGM TRADE društvo s ograničenom odgovornošću za privremeno zapošljavanje i posredovanje pri zapošljavanju</item>
    </izvorni_sadrzaj>
    <derivirana_varijabla naziv="DomainObject.Predmet.OstaliListFormatedOIB_1">
      <item>Kristian Poropat, OIB 33560263312 punomoćnik sudionika u postupku SGM TRADE društvo s ograničenom odgovornošću za privremeno zapošljavanje i posredovanje pri zapošljavanju</item>
    </derivirana_varijabla>
  </DomainObject.Predmet.OstaliListFormatedOIB>
  <DomainObject.Predmet.OstaliListFormatedWithAdress>
    <izvorni_sadrzaj>
      <item>Kristian Poropat, Ruđera Boškovića 14b, 42000 Varaždin punomoćnik sudionika u postupku SGM TRADE društvo s ograničenom odgovornošću za privremeno zapošljavanje i posredovanje pri zapošljavanju</item>
    </izvorni_sadrzaj>
    <derivirana_varijabla naziv="DomainObject.Predmet.OstaliListFormatedWithAdress_1">
      <item>Kristian Poropat, Ruđera Boškovića 14b, 42000 Varaždin punomoćnik sudionika u postupku SGM TRADE društvo s ograničenom odgovornošću za privremeno zapošljavanje i posredovanje pri zapošljavanju</item>
    </derivirana_varijabla>
  </DomainObject.Predmet.OstaliListFormatedWithAdress>
  <DomainObject.Predmet.OstaliListFormatedWithAdressOIB>
    <izvorni_sadrzaj>
      <item>Kristian Poropat, OIB 33560263312, Ruđera Boškovića 14b, 42000 Varaždin punomoćnik sudionika u postupku SGM TRADE društvo s ograničenom odgovornošću za privremeno zapošljavanje i posredovanje pri zapošljavanju</item>
    </izvorni_sadrzaj>
    <derivirana_varijabla naziv="DomainObject.Predmet.OstaliListFormatedWithAdressOIB_1">
      <item>Kristian Poropat, OIB 33560263312, Ruđera Boškovića 14b, 42000 Varaždin punomoćnik sudionika u postupku SGM TRADE društvo s ograničenom odgovornošću za privremeno zapošljavanje i posredovanje pri zapošljavanju</item>
    </derivirana_varijabla>
  </DomainObject.Predmet.OstaliListFormatedWithAdressOIB>
  <DomainObject.Predmet.OstaliListNazivFormated>
    <izvorni_sadrzaj>
      <item>Kristian Poropat</item>
    </izvorni_sadrzaj>
    <derivirana_varijabla naziv="DomainObject.Predmet.OstaliListNazivFormated_1">
      <item>Kristian Poropat</item>
    </derivirana_varijabla>
  </DomainObject.Predmet.OstaliListNazivFormated>
  <DomainObject.Predmet.OstaliListNazivFormatedOIB>
    <izvorni_sadrzaj>
      <item>Kristian Poropat, OIB 33560263312</item>
    </izvorni_sadrzaj>
    <derivirana_varijabla naziv="DomainObject.Predmet.OstaliListNazivFormatedOIB_1">
      <item>Kristian Poropat, OIB 33560263312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veljače 2026.</izvorni_sadrzaj>
    <derivirana_varijabla naziv="DomainObject.Datum_1">2. veljače 2026.</derivirana_varijabla>
  </DomainObject.Datum>
  <DomainObject.PoslovniBrojDokumenta>
    <izvorni_sadrzaj>St-187/2025-21</izvorni_sadrzaj>
    <derivirana_varijabla naziv="DomainObject.PoslovniBrojDokumenta_1">St-187/2025-21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SGM TRADE društvo s ograničenom odgovornošću za privremeno zapošljavanje i posredovanje pri zapošljavanju</izvorni_sadrzaj>
    <derivirana_varijabla naziv="DomainObject.Predmet.ProtustrankaIDrugi_1">SGM TRADE društvo s ograničenom odgovornošću za privremeno zapošljavanje i posredovanje pri zapošljavanju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SGM TRADE društvo s ograničenom odgovornošću za privremeno zapošljavanje i posredovanje pri zapošljavanju, OIB 35458850602, Vidovečka ulica 2, 42206 Nova Ves Petrijanečka</izvorni_sadrzaj>
    <derivirana_varijabla naziv="DomainObject.Predmet.ProtustrankaIDrugiAdressOIB_1">SGM TRADE društvo s ograničenom odgovornošću za privremeno zapošljavanje i posredovanje pri zapošljavanju, OIB 35458850602, Vidovečka ulica 2,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SGM TRADE društvo s ograničenom odgovornošću za privremeno zapošljavanje i posredovanje pri zapošljavanju</item>
      <item>Financijska agencija</item>
      <item>Kristian Poropat</item>
    </izvorni_sadrzaj>
    <derivirana_varijabla naziv="DomainObject.Predmet.SudioniciListNaziv_1">
      <item>SGM TRADE društvo s ograničenom odgovornošću za privremeno zapošljavanje i posredovanje pri zapošljavanju</item>
      <item>Financijska agencija</item>
      <item>Kristian Poropat</item>
    </derivirana_varijabla>
  </DomainObject.Predmet.SudioniciListNaziv>
  <DomainObject.Predmet.SudioniciListAdressOIB>
    <izvorni_sadrzaj>
      <item>SGM TRADE društvo s ograničenom odgovornošću za privremeno zapošljavanje i posredovanje pri zapošljavanju, OIB 35458850602, Vidovečka ulica 2,42206 Nova Ves Petrijanečka</item>
      <item>Financijska agencija, OIB 85821130368, A.CESARCA 2,42000 Varaždin</item>
      <item>Kristian Poropat, OIB 33560263312, Ruđera Boškovića 14b,42000 Varaždin</item>
    </izvorni_sadrzaj>
    <derivirana_varijabla naziv="DomainObject.Predmet.SudioniciListAdressOIB_1">
      <item>SGM TRADE društvo s ograničenom odgovornošću za privremeno zapošljavanje i posredovanje pri zapošljavanju, OIB 35458850602, Vidovečka ulica 2,42206 Nova Ves Petrijanečka</item>
      <item>Financijska agencija, OIB 85821130368, A.CESARCA 2,42000 Varaždin</item>
      <item>Kristian Poropat, OIB 33560263312, Ruđera Boškovića 14b,42000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35458850602</item>
      <item>, OIB 85821130368</item>
      <item>, OIB 33560263312</item>
    </izvorni_sadrzaj>
    <derivirana_varijabla naziv="DomainObject.Predmet.SudioniciListNazivOIB_1">
      <item>, OIB 35458850602</item>
      <item>, OIB 85821130368</item>
      <item>, OIB 33560263312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2025.</izvorni_sadrzaj>
    <derivirana_varijabla naziv="DomainObject.Predmet.DatumPocetkaProcesa_1">25.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FB323FD-1766-4BB1-AC1C-401A1B240608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246</properties:Words>
  <properties:Characters>1386</properties:Characters>
  <properties:Lines>76</properties:Lines>
  <properties:Paragraphs>30</properties:Paragraphs>
  <properties:TotalTime>151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2025-08-13T07:12:00Z</dcterms:created>
  <dc:creator>Mirjana Mlinarić</dc:creator>
  <cp:lastModifiedBy>Nevenka Vuković</cp:lastModifiedBy>
  <cp:lastPrinted>2026-02-02T11:40:00Z</cp:lastPrinted>
  <dcterms:modified xmlns:xsi="http://www.w3.org/2001/XMLSchema-instance" xsi:type="dcterms:W3CDTF">2026-02-02T11:42:00Z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St-187/2025-21 / Zapisnik - Ročište radi rasprave o uvjetima za otvaranje steč. post. (St-187-25-21 Zapisnik od 2.2.26.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